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951e740" w14:textId="951e740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    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4D4A7D">
        <w:rPr>
          <w:rFonts w:ascii="Arial" w:hAnsi="Arial" w:cs="Arial"/>
        </w:rPr>
        <w:t>10 St-</w:t>
      </w:r>
      <w:r w:rsidR="007E6C66">
        <w:rPr>
          <w:rFonts w:ascii="Arial" w:hAnsi="Arial" w:cs="Arial"/>
        </w:rPr>
        <w:t>524</w:t>
      </w:r>
      <w:r w:rsidR="004D4A7D">
        <w:rPr>
          <w:rFonts w:ascii="Arial" w:hAnsi="Arial" w:cs="Arial"/>
        </w:rPr>
        <w:t>/2023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="0029720B" w:rsidP="007E0537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s ročišta radi ispitivanja tražbina vjerovnika održanog </w:t>
      </w:r>
      <w:r w:rsidR="007E0537">
        <w:rPr>
          <w:rFonts w:ascii="Arial" w:hAnsi="Arial" w:cs="Arial"/>
        </w:rPr>
        <w:t>22. travnja</w:t>
      </w:r>
      <w:r w:rsidR="00F543B6">
        <w:rPr>
          <w:rFonts w:ascii="Arial" w:hAnsi="Arial" w:cs="Arial"/>
        </w:rPr>
        <w:t xml:space="preserve"> 202</w:t>
      </w:r>
      <w:r w:rsidR="00246F67">
        <w:rPr>
          <w:rFonts w:ascii="Arial" w:hAnsi="Arial" w:cs="Arial"/>
        </w:rPr>
        <w:t>4</w:t>
      </w:r>
      <w:r w:rsidRPr="00705CF8">
        <w:rPr>
          <w:rFonts w:ascii="Arial" w:hAnsi="Arial" w:cs="Arial"/>
        </w:rPr>
        <w:t xml:space="preserve">. kod Trgovačkog suda u Splitu, u </w:t>
      </w:r>
      <w:proofErr w:type="spellStart"/>
      <w:r w:rsidRPr="00705CF8">
        <w:rPr>
          <w:rFonts w:ascii="Arial" w:hAnsi="Arial" w:cs="Arial"/>
        </w:rPr>
        <w:t>predstečajnom</w:t>
      </w:r>
      <w:proofErr w:type="spellEnd"/>
      <w:r w:rsidRPr="00705CF8">
        <w:rPr>
          <w:rFonts w:ascii="Arial" w:hAnsi="Arial" w:cs="Arial"/>
        </w:rPr>
        <w:t xml:space="preserve"> postupku nad </w:t>
      </w:r>
      <w:r w:rsidR="00246F67">
        <w:rPr>
          <w:rFonts w:ascii="Arial" w:hAnsi="Arial" w:cs="Arial"/>
        </w:rPr>
        <w:t xml:space="preserve">dužnikom </w:t>
      </w:r>
      <w:r w:rsidR="007E0537">
        <w:rPr>
          <w:rFonts w:ascii="Arial" w:hAnsi="Arial" w:cs="Arial"/>
        </w:rPr>
        <w:t xml:space="preserve">SNAGA SUNCA j.d.o.o., Omiš, </w:t>
      </w:r>
      <w:proofErr w:type="spellStart"/>
      <w:r w:rsidR="007E0537">
        <w:rPr>
          <w:rFonts w:ascii="Arial" w:hAnsi="Arial" w:cs="Arial"/>
        </w:rPr>
        <w:t>Garma</w:t>
      </w:r>
      <w:proofErr w:type="spellEnd"/>
      <w:r w:rsidR="007E0537">
        <w:rPr>
          <w:rFonts w:ascii="Arial" w:hAnsi="Arial" w:cs="Arial"/>
        </w:rPr>
        <w:t xml:space="preserve"> 14, OIB: 99277413372</w:t>
      </w:r>
    </w:p>
    <w:p w:rsidR="007E0537" w:rsidP="007E0537" w:rsidRDefault="007E0537">
      <w:pPr>
        <w:jc w:val="both"/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F543B6">
        <w:rPr>
          <w:rFonts w:ascii="Arial" w:hAnsi="Arial" w:cs="Arial"/>
        </w:rPr>
        <w:t>12,00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FB6D30" w:rsidP="00744618" w:rsidRDefault="00FB6D30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Pr="0029720B" w:rsidR="0029720B" w:rsidP="00575CCB" w:rsidRDefault="0029720B">
      <w:pPr>
        <w:rPr>
          <w:rFonts w:ascii="Arial" w:hAnsi="Arial" w:cs="Arial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povjerenik: </w:t>
      </w:r>
      <w:r w:rsidR="00926E19">
        <w:rPr>
          <w:rFonts w:ascii="Arial" w:hAnsi="Arial" w:cs="Arial"/>
        </w:rPr>
        <w:t xml:space="preserve">Marko </w:t>
      </w:r>
      <w:proofErr w:type="spellStart"/>
      <w:r w:rsidR="00926E19">
        <w:rPr>
          <w:rFonts w:ascii="Arial" w:hAnsi="Arial" w:cs="Arial"/>
        </w:rPr>
        <w:t>Plavetić</w:t>
      </w:r>
      <w:proofErr w:type="spellEnd"/>
    </w:p>
    <w:p w:rsidRPr="00705CF8" w:rsidR="00F543B6" w:rsidP="0029720B" w:rsidRDefault="00F543B6">
      <w:pPr>
        <w:jc w:val="both"/>
        <w:rPr>
          <w:rFonts w:ascii="Arial" w:hAnsi="Arial" w:cs="Arial"/>
          <w:lang w:val="en-US"/>
        </w:rPr>
      </w:pP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926E19">
        <w:rPr>
          <w:rFonts w:ascii="Arial" w:hAnsi="Arial" w:cs="Arial"/>
        </w:rPr>
        <w:t xml:space="preserve">punomoćnik Mihovil Grubišić, punomoć u spisu </w:t>
      </w:r>
    </w:p>
    <w:p w:rsidR="007E0537" w:rsidP="0029720B" w:rsidRDefault="007E0537">
      <w:pPr>
        <w:jc w:val="both"/>
        <w:rPr>
          <w:rFonts w:ascii="Arial" w:hAnsi="Arial" w:cs="Arial"/>
        </w:rPr>
      </w:pPr>
    </w:p>
    <w:p w:rsidRPr="00CB5D54" w:rsidR="0029720B" w:rsidP="00CB5D54" w:rsidRDefault="00CB5D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</w:t>
      </w:r>
      <w:r w:rsidRPr="00CB5D54" w:rsidR="0029720B">
        <w:rPr>
          <w:rFonts w:ascii="Arial" w:hAnsi="Arial" w:cs="Arial"/>
        </w:rPr>
        <w:t>a vjerovnike:</w:t>
      </w:r>
      <w:r w:rsidRPr="00CB5D54">
        <w:rPr>
          <w:rFonts w:ascii="Arial" w:hAnsi="Arial" w:cs="Arial"/>
        </w:rPr>
        <w:t xml:space="preserve"> </w:t>
      </w:r>
      <w:r w:rsidR="00926E19">
        <w:rPr>
          <w:rFonts w:ascii="Arial" w:hAnsi="Arial" w:cs="Arial"/>
        </w:rPr>
        <w:t>nitko</w:t>
      </w:r>
    </w:p>
    <w:p w:rsidR="00CB5D54" w:rsidP="0029720B" w:rsidRDefault="00CB5D54">
      <w:pPr>
        <w:jc w:val="both"/>
        <w:rPr>
          <w:rFonts w:ascii="Arial" w:hAnsi="Arial" w:cs="Arial"/>
        </w:rPr>
      </w:pPr>
    </w:p>
    <w:p w:rsidRPr="00705CF8" w:rsidR="00246F67" w:rsidP="00246F67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05CF8" w:rsidR="00246F67">
        <w:rPr>
          <w:rFonts w:ascii="Arial" w:hAnsi="Arial" w:cs="Arial"/>
        </w:rPr>
        <w:t xml:space="preserve">Utvrđuje se da je rješenjem ovog suda poslovni broj </w:t>
      </w:r>
      <w:r w:rsidR="00246F67">
        <w:rPr>
          <w:rFonts w:ascii="Arial" w:hAnsi="Arial" w:cs="Arial"/>
        </w:rPr>
        <w:t>10</w:t>
      </w:r>
      <w:r w:rsidRPr="00705CF8" w:rsidR="00246F67">
        <w:rPr>
          <w:rFonts w:ascii="Arial" w:hAnsi="Arial" w:cs="Arial"/>
        </w:rPr>
        <w:t xml:space="preserve"> St</w:t>
      </w:r>
      <w:r w:rsidRPr="00E67566" w:rsidR="00246F67">
        <w:rPr>
          <w:rFonts w:ascii="Arial" w:hAnsi="Arial" w:cs="Arial"/>
        </w:rPr>
        <w:t>-</w:t>
      </w:r>
      <w:r w:rsidR="007E0537">
        <w:rPr>
          <w:rFonts w:ascii="Arial" w:hAnsi="Arial" w:cs="Arial"/>
        </w:rPr>
        <w:t xml:space="preserve">524/2023-3 od 29. prosinca </w:t>
      </w:r>
      <w:r w:rsidR="00246F67">
        <w:rPr>
          <w:rFonts w:ascii="Arial" w:hAnsi="Arial" w:cs="Arial"/>
        </w:rPr>
        <w:t xml:space="preserve">2023. </w:t>
      </w:r>
      <w:r w:rsidRPr="00E67566" w:rsidR="00246F67">
        <w:rPr>
          <w:rFonts w:ascii="Arial" w:hAnsi="Arial" w:cs="Arial"/>
        </w:rPr>
        <w:t xml:space="preserve">otvoren </w:t>
      </w:r>
      <w:proofErr w:type="spellStart"/>
      <w:r w:rsidRPr="00E67566" w:rsidR="00246F67">
        <w:rPr>
          <w:rFonts w:ascii="Arial" w:hAnsi="Arial" w:cs="Arial"/>
        </w:rPr>
        <w:t>predstečajni</w:t>
      </w:r>
      <w:proofErr w:type="spellEnd"/>
      <w:r w:rsidRPr="00E67566" w:rsidR="00246F67">
        <w:rPr>
          <w:rFonts w:ascii="Arial" w:hAnsi="Arial" w:cs="Arial"/>
        </w:rPr>
        <w:t xml:space="preserve"> postupak nad dužnikom</w:t>
      </w:r>
      <w:r w:rsidR="00246F67">
        <w:rPr>
          <w:rFonts w:ascii="Arial" w:hAnsi="Arial" w:cs="Arial"/>
        </w:rPr>
        <w:t xml:space="preserve"> </w:t>
      </w:r>
      <w:r w:rsidR="007E0537">
        <w:rPr>
          <w:rFonts w:ascii="Arial" w:hAnsi="Arial" w:cs="Arial"/>
        </w:rPr>
        <w:t xml:space="preserve">SNAGA SUNCA j.d.o.o., Omiš, </w:t>
      </w:r>
      <w:proofErr w:type="spellStart"/>
      <w:r w:rsidR="007E0537">
        <w:rPr>
          <w:rFonts w:ascii="Arial" w:hAnsi="Arial" w:cs="Arial"/>
        </w:rPr>
        <w:t>Garma</w:t>
      </w:r>
      <w:proofErr w:type="spellEnd"/>
      <w:r w:rsidR="007E0537">
        <w:rPr>
          <w:rFonts w:ascii="Arial" w:hAnsi="Arial" w:cs="Arial"/>
        </w:rPr>
        <w:t xml:space="preserve"> 14, OIB: 99277413372,   </w:t>
      </w:r>
      <w:r w:rsidRPr="00E67566" w:rsidR="00246F67">
        <w:rPr>
          <w:rFonts w:ascii="Arial" w:hAnsi="Arial" w:cs="Arial"/>
        </w:rPr>
        <w:t>a tim rješenjem su pozvani vjerovnici dužnika prijaviti svoje tražbine nadležnoj jedinici Financijske agencije, dok su</w:t>
      </w:r>
      <w:r w:rsidRPr="00705CF8" w:rsidR="00246F67">
        <w:rPr>
          <w:rFonts w:ascii="Arial" w:hAnsi="Arial" w:cs="Arial"/>
        </w:rPr>
        <w:t xml:space="preserve"> izlučni i </w:t>
      </w:r>
      <w:proofErr w:type="spellStart"/>
      <w:r w:rsidRPr="00705CF8" w:rsidR="00246F67">
        <w:rPr>
          <w:rFonts w:ascii="Arial" w:hAnsi="Arial" w:cs="Arial"/>
        </w:rPr>
        <w:t>razlučni</w:t>
      </w:r>
      <w:proofErr w:type="spellEnd"/>
      <w:r w:rsidRPr="00705CF8" w:rsidR="00246F67">
        <w:rPr>
          <w:rFonts w:ascii="Arial" w:hAnsi="Arial" w:cs="Arial"/>
        </w:rPr>
        <w:t xml:space="preserve"> vjerovnici pozvani</w:t>
      </w:r>
      <w:r w:rsidR="00246F67">
        <w:rPr>
          <w:rFonts w:ascii="Arial" w:hAnsi="Arial" w:cs="Arial"/>
        </w:rPr>
        <w:t xml:space="preserve"> </w:t>
      </w:r>
      <w:r w:rsidRPr="00705CF8" w:rsidR="00246F67">
        <w:rPr>
          <w:rFonts w:ascii="Arial" w:hAnsi="Arial" w:cs="Arial"/>
        </w:rPr>
        <w:t xml:space="preserve">dostaviti obavijest o postojanju izlučnih i </w:t>
      </w:r>
      <w:proofErr w:type="spellStart"/>
      <w:r w:rsidRPr="00705CF8" w:rsidR="00246F67">
        <w:rPr>
          <w:rFonts w:ascii="Arial" w:hAnsi="Arial" w:cs="Arial"/>
        </w:rPr>
        <w:t>razlučnih</w:t>
      </w:r>
      <w:proofErr w:type="spellEnd"/>
      <w:r w:rsidRPr="00705CF8" w:rsidR="00246F67">
        <w:rPr>
          <w:rFonts w:ascii="Arial" w:hAnsi="Arial" w:cs="Arial"/>
        </w:rPr>
        <w:t xml:space="preserve"> prava, sve to u određenom roku. Isto tako, tim rješenjem su pozvani dužnik, povjerenik i vjerovnici dostaviti Financijskoj agenciji svoje očitovanje o prijavljenim tražbinama. </w:t>
      </w:r>
    </w:p>
    <w:p w:rsidRPr="00705CF8" w:rsidR="00246F67" w:rsidP="00246F67" w:rsidRDefault="00246F67">
      <w:pPr>
        <w:jc w:val="both"/>
        <w:rPr>
          <w:rFonts w:ascii="Arial" w:hAnsi="Arial" w:cs="Arial"/>
        </w:rPr>
      </w:pPr>
    </w:p>
    <w:p w:rsidRPr="00705CF8" w:rsidR="00246F67" w:rsidP="00E60C89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705CF8" w:rsidR="00246F67">
        <w:rPr>
          <w:rFonts w:ascii="Arial" w:hAnsi="Arial" w:cs="Arial"/>
        </w:rPr>
        <w:t xml:space="preserve">Utvrđuje se da je predmet današnjeg ročišta ispitivanje prijavljenih tražbina vjerovnika, sukladno naprijed navedenom rješenju ovog suda od </w:t>
      </w:r>
      <w:r w:rsidR="007E0537">
        <w:rPr>
          <w:rFonts w:ascii="Arial" w:hAnsi="Arial" w:cs="Arial"/>
        </w:rPr>
        <w:t>29. prosinca</w:t>
      </w:r>
      <w:r w:rsidRPr="00705CF8" w:rsidR="00246F67">
        <w:rPr>
          <w:rFonts w:ascii="Arial" w:hAnsi="Arial" w:cs="Arial"/>
        </w:rPr>
        <w:t xml:space="preserve"> 202</w:t>
      </w:r>
      <w:r w:rsidR="00246F67">
        <w:rPr>
          <w:rFonts w:ascii="Arial" w:hAnsi="Arial" w:cs="Arial"/>
        </w:rPr>
        <w:t>3</w:t>
      </w:r>
      <w:r w:rsidRPr="00705CF8" w:rsidR="00246F67">
        <w:rPr>
          <w:rFonts w:ascii="Arial" w:hAnsi="Arial" w:cs="Arial"/>
        </w:rPr>
        <w:t xml:space="preserve">., a koje rješenje je objavljeno na e-Oglasnoj ploči suda istog dana kada je i doneseno. </w:t>
      </w:r>
    </w:p>
    <w:p w:rsidRPr="00705CF8"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="00246F67" w:rsidP="00E60C89" w:rsidRDefault="00E60C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705CF8" w:rsidR="00246F67">
        <w:rPr>
          <w:rFonts w:ascii="Arial" w:hAnsi="Arial" w:cs="Arial"/>
        </w:rPr>
        <w:t>Nadalje, utvrđuje se da je Financijska agencija na mrežnoj stranici e-Oglasna ploča sudova objavila:</w:t>
      </w:r>
    </w:p>
    <w:p w:rsidR="009E04A5" w:rsidP="00E60C89" w:rsidRDefault="009E04A5">
      <w:pPr>
        <w:jc w:val="both"/>
        <w:rPr>
          <w:rFonts w:ascii="Arial" w:hAnsi="Arial" w:cs="Arial"/>
        </w:rPr>
      </w:pPr>
    </w:p>
    <w:p w:rsidR="007E6C66" w:rsidP="009E04A5" w:rsidRDefault="009E04A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- 1. veljače 2024. popis obveza društva;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 xml:space="preserve">- </w:t>
      </w:r>
      <w:r w:rsidR="007E6C66">
        <w:rPr>
          <w:rFonts w:ascii="Arial" w:hAnsi="Arial" w:cs="Arial"/>
        </w:rPr>
        <w:t xml:space="preserve">1. veljače 2024. </w:t>
      </w:r>
      <w:r w:rsidRPr="005C6B73">
        <w:rPr>
          <w:rFonts w:ascii="Arial" w:hAnsi="Arial" w:cs="Arial"/>
        </w:rPr>
        <w:t xml:space="preserve"> prijava tražbina vjerovnika;</w:t>
      </w:r>
    </w:p>
    <w:p w:rsidR="007E6C66" w:rsidP="00246F67" w:rsidRDefault="007E6C6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- 1. veljače 2024. tablica prijavljenih tražbina;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5C6B73">
        <w:rPr>
          <w:rFonts w:ascii="Arial" w:hAnsi="Arial" w:cs="Arial"/>
        </w:rPr>
        <w:t xml:space="preserve">- </w:t>
      </w:r>
      <w:r w:rsidR="007E6C66">
        <w:rPr>
          <w:rFonts w:ascii="Arial" w:hAnsi="Arial" w:cs="Arial"/>
        </w:rPr>
        <w:t xml:space="preserve">14. ožujka </w:t>
      </w:r>
      <w:r w:rsidRPr="005C6B73" w:rsidR="005C6B73">
        <w:rPr>
          <w:rFonts w:ascii="Arial" w:hAnsi="Arial" w:cs="Arial"/>
        </w:rPr>
        <w:t>2024.</w:t>
      </w:r>
      <w:r w:rsidRPr="005C6B73">
        <w:rPr>
          <w:rFonts w:ascii="Arial" w:hAnsi="Arial" w:cs="Arial"/>
        </w:rPr>
        <w:t xml:space="preserve"> očitovanje dužnika o prijavljenim tražbinama;</w:t>
      </w:r>
    </w:p>
    <w:p w:rsidRPr="005C6B73" w:rsidR="00246F67" w:rsidP="00246F67" w:rsidRDefault="007E6C6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- 14. ožujka 2024. </w:t>
      </w:r>
      <w:r w:rsidRPr="005C6B73" w:rsidR="00246F67">
        <w:rPr>
          <w:rFonts w:ascii="Arial" w:hAnsi="Arial" w:cs="Arial"/>
        </w:rPr>
        <w:t>očitovanje povjerenika o prijavljenim tražbinama;</w:t>
      </w:r>
    </w:p>
    <w:p w:rsidRPr="005C6B73" w:rsidR="00246F67" w:rsidP="00246F67" w:rsidRDefault="00246F67">
      <w:pPr>
        <w:ind w:firstLine="708"/>
        <w:jc w:val="both"/>
        <w:rPr>
          <w:rFonts w:ascii="Arial" w:hAnsi="Arial" w:cs="Arial"/>
          <w:u w:val="single"/>
        </w:rPr>
      </w:pPr>
      <w:r w:rsidRPr="005C6B73">
        <w:rPr>
          <w:rFonts w:ascii="Arial" w:hAnsi="Arial" w:cs="Arial"/>
        </w:rPr>
        <w:lastRenderedPageBreak/>
        <w:t>-</w:t>
      </w:r>
      <w:r w:rsidR="007E6C66">
        <w:rPr>
          <w:rFonts w:ascii="Arial" w:hAnsi="Arial" w:cs="Arial"/>
        </w:rPr>
        <w:t xml:space="preserve"> 11. travnja 2024. </w:t>
      </w:r>
      <w:r w:rsidRPr="005C6B73">
        <w:rPr>
          <w:rFonts w:ascii="Arial" w:hAnsi="Arial" w:cs="Arial"/>
        </w:rPr>
        <w:t xml:space="preserve"> tablica osporenih tražbina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Pr="009D1885" w:rsidR="00246F67" w:rsidP="00246F67" w:rsidRDefault="00246F6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kod ovog suda dana </w:t>
      </w:r>
      <w:r w:rsidR="007E0537">
        <w:rPr>
          <w:rFonts w:ascii="Arial" w:hAnsi="Arial" w:cs="Arial"/>
        </w:rPr>
        <w:t>8</w:t>
      </w:r>
      <w:r w:rsidR="00926E19">
        <w:rPr>
          <w:rFonts w:ascii="Arial" w:hAnsi="Arial" w:cs="Arial"/>
        </w:rPr>
        <w:t>.</w:t>
      </w:r>
      <w:r w:rsidR="007E0537">
        <w:rPr>
          <w:rFonts w:ascii="Arial" w:hAnsi="Arial" w:cs="Arial"/>
        </w:rPr>
        <w:t xml:space="preserve"> travnja </w:t>
      </w:r>
      <w:r>
        <w:rPr>
          <w:rFonts w:ascii="Arial" w:hAnsi="Arial" w:cs="Arial"/>
        </w:rPr>
        <w:t xml:space="preserve"> 2024. zaprimljen podnesak dužnika kojim moli </w:t>
      </w:r>
      <w:r w:rsidRPr="009D1885">
        <w:rPr>
          <w:rFonts w:ascii="Arial" w:hAnsi="Arial" w:cs="Arial"/>
        </w:rPr>
        <w:t xml:space="preserve">produljenje roka za provođenje </w:t>
      </w:r>
      <w:proofErr w:type="spellStart"/>
      <w:r w:rsidRPr="009D1885">
        <w:rPr>
          <w:rFonts w:ascii="Arial" w:hAnsi="Arial" w:cs="Arial"/>
        </w:rPr>
        <w:t>predstečajnog</w:t>
      </w:r>
      <w:proofErr w:type="spellEnd"/>
      <w:r w:rsidRPr="009D1885">
        <w:rPr>
          <w:rFonts w:ascii="Arial" w:hAnsi="Arial" w:cs="Arial"/>
        </w:rPr>
        <w:t xml:space="preserve"> postupka</w:t>
      </w:r>
      <w:r w:rsidRPr="009D1885" w:rsidR="009D1885">
        <w:rPr>
          <w:rFonts w:ascii="Arial" w:hAnsi="Arial" w:cs="Arial"/>
        </w:rPr>
        <w:t xml:space="preserve">, o kojem je odlučeno rješenjem ovog suda od </w:t>
      </w:r>
      <w:r w:rsidR="007E0537">
        <w:rPr>
          <w:rFonts w:ascii="Arial" w:hAnsi="Arial" w:cs="Arial"/>
        </w:rPr>
        <w:t>9. travnja</w:t>
      </w:r>
      <w:r w:rsidRPr="009D1885" w:rsidR="009D1885">
        <w:rPr>
          <w:rFonts w:ascii="Arial" w:hAnsi="Arial" w:cs="Arial"/>
        </w:rPr>
        <w:t xml:space="preserve"> 2024.</w:t>
      </w:r>
    </w:p>
    <w:p w:rsidRPr="00246F67" w:rsidR="00246F67" w:rsidP="00246F67" w:rsidRDefault="00246F67">
      <w:pPr>
        <w:ind w:firstLine="708"/>
        <w:jc w:val="both"/>
        <w:rPr>
          <w:rFonts w:ascii="Arial" w:hAnsi="Arial" w:cs="Arial"/>
          <w:u w:val="single"/>
        </w:rPr>
      </w:pP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Pristupa se ispitivanju prijavljenih tražbina iskazanih u sljedećoj tablici:</w:t>
      </w:r>
    </w:p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8576" w:type="dxa"/>
        <w:jc w:val="center"/>
        <w:tblInd w:w="-289" w:type="dxa"/>
        <w:tblLook w:firstRow="1" w:lastRow="0" w:firstColumn="1" w:lastColumn="0" w:noHBand="0" w:noVBand="1" w:val="04A0"/>
      </w:tblPr>
      <w:tblGrid>
        <w:gridCol w:w="693"/>
        <w:gridCol w:w="2044"/>
        <w:gridCol w:w="1562"/>
        <w:gridCol w:w="1703"/>
        <w:gridCol w:w="1379"/>
        <w:gridCol w:w="1195"/>
      </w:tblGrid>
      <w:tr w:rsidRPr="00783430" w:rsidR="003916FA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R.br.</w:t>
            </w: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Ime i prezime /Naziv vjerovnika</w:t>
            </w:r>
          </w:p>
        </w:tc>
        <w:tc>
          <w:tcPr>
            <w:tcW w:w="1562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OIB vjerovnika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Adresa vjerovnika</w:t>
            </w:r>
          </w:p>
        </w:tc>
        <w:tc>
          <w:tcPr>
            <w:tcW w:w="1379" w:type="dxa"/>
            <w:tcBorders>
              <w:bottom w:val="single" w:color="auto" w:sz="4" w:space="0"/>
            </w:tcBorders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Datum podnošenja prijave tražbine</w:t>
            </w:r>
          </w:p>
        </w:tc>
        <w:tc>
          <w:tcPr>
            <w:tcW w:w="1183" w:type="dxa"/>
            <w:tcBorders>
              <w:bottom w:val="single" w:color="auto" w:sz="4" w:space="0"/>
            </w:tcBorders>
            <w:vAlign w:val="center"/>
          </w:tcPr>
          <w:p w:rsidRPr="00783430" w:rsidR="003916FA" w:rsidP="0033164E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Iznos tražbine koja je predmet ispitivanja</w:t>
            </w:r>
          </w:p>
        </w:tc>
      </w:tr>
      <w:tr w:rsidRPr="00783430" w:rsidR="003916FA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3916FA" w:rsidP="0023194C" w:rsidRDefault="003916F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343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50" w:type="dxa"/>
            <w:vAlign w:val="center"/>
          </w:tcPr>
          <w:p w:rsidRPr="00783430" w:rsidR="003916FA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vAlign w:val="center"/>
          </w:tcPr>
          <w:p w:rsidRPr="00783430" w:rsidR="003916FA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2952421020</w:t>
            </w:r>
            <w:r w:rsidR="0033164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709" w:type="dxa"/>
            <w:vAlign w:val="center"/>
          </w:tcPr>
          <w:p w:rsidRPr="00783430" w:rsidR="003916FA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Vrtni put 1, 10000 Zagreb</w:t>
            </w:r>
          </w:p>
        </w:tc>
        <w:tc>
          <w:tcPr>
            <w:tcW w:w="1379" w:type="dxa"/>
            <w:vAlign w:val="bottom"/>
          </w:tcPr>
          <w:p w:rsidRPr="005F5EE4" w:rsidR="003916FA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11.01.2024.</w:t>
            </w:r>
          </w:p>
        </w:tc>
        <w:tc>
          <w:tcPr>
            <w:tcW w:w="1183" w:type="dxa"/>
            <w:vAlign w:val="center"/>
          </w:tcPr>
          <w:p w:rsidRPr="005F5EE4" w:rsidR="003916FA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214,52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926E19" w:rsidRDefault="00A07B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IVAN ŽELJKO BAŠIĆ</w:t>
            </w:r>
            <w:r>
              <w:rPr>
                <w:rFonts w:ascii="Arial" w:hAnsi="Arial" w:cs="Arial"/>
                <w:sz w:val="22"/>
                <w:szCs w:val="22"/>
              </w:rPr>
              <w:t>, vlasnik b</w:t>
            </w:r>
            <w:r w:rsidRPr="00891C93" w:rsidR="00891C93">
              <w:rPr>
                <w:rFonts w:ascii="Arial" w:hAnsi="Arial" w:cs="Arial"/>
                <w:sz w:val="22"/>
                <w:szCs w:val="22"/>
              </w:rPr>
              <w:t>ravarsk</w:t>
            </w:r>
            <w:r>
              <w:rPr>
                <w:rFonts w:ascii="Arial" w:hAnsi="Arial" w:cs="Arial"/>
                <w:sz w:val="22"/>
                <w:szCs w:val="22"/>
              </w:rPr>
              <w:t>og</w:t>
            </w:r>
            <w:r w:rsidRPr="00891C93" w:rsidR="00891C93">
              <w:rPr>
                <w:rFonts w:ascii="Arial" w:hAnsi="Arial" w:cs="Arial"/>
                <w:sz w:val="22"/>
                <w:szCs w:val="22"/>
              </w:rPr>
              <w:t xml:space="preserve"> obrt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891C93" w:rsidR="00891C93">
              <w:rPr>
                <w:rFonts w:ascii="Arial" w:hAnsi="Arial" w:cs="Arial"/>
                <w:sz w:val="22"/>
                <w:szCs w:val="22"/>
              </w:rPr>
              <w:t xml:space="preserve"> "BAŠIĆ"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17826149326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Bana Jelačića 11, 21315 Dugi Rat</w:t>
            </w:r>
          </w:p>
        </w:tc>
        <w:tc>
          <w:tcPr>
            <w:tcW w:w="1379" w:type="dxa"/>
            <w:vAlign w:val="center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22.01.2024.</w:t>
            </w:r>
          </w:p>
        </w:tc>
        <w:tc>
          <w:tcPr>
            <w:tcW w:w="1183" w:type="dxa"/>
            <w:vAlign w:val="bottom"/>
          </w:tcPr>
          <w:p w:rsidRPr="00E60C89" w:rsidR="006F397F" w:rsidP="0023194C" w:rsidRDefault="001F6E8A">
            <w:pPr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853,54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AC6D0B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Draženko Dukić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39673730324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Trg slobode 4, 48000 Koprivnica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26.01.2024.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400</w:t>
            </w:r>
            <w:r>
              <w:rPr>
                <w:rFonts w:ascii="Arial" w:hAnsi="Arial" w:cs="Arial"/>
                <w:sz w:val="22"/>
                <w:szCs w:val="22"/>
              </w:rPr>
              <w:t>,00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1562" w:type="dxa"/>
            <w:vAlign w:val="center"/>
          </w:tcPr>
          <w:p w:rsidRPr="00783430" w:rsidR="006F397F" w:rsidP="00FA52E7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85821130368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Ulica grada Vukovara 70,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12.01.2024.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161,4</w:t>
            </w:r>
            <w:r>
              <w:rPr>
                <w:rFonts w:ascii="Arial" w:hAnsi="Arial" w:cs="Arial"/>
                <w:sz w:val="22"/>
                <w:szCs w:val="22"/>
              </w:rPr>
              <w:t>0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KARAS PROIZVODNJA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3316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91C93" w:rsidR="00891C93">
              <w:rPr>
                <w:rFonts w:ascii="Arial" w:hAnsi="Arial" w:cs="Arial"/>
                <w:sz w:val="22"/>
                <w:szCs w:val="22"/>
              </w:rPr>
              <w:t>3684750352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07CB">
              <w:rPr>
                <w:rFonts w:ascii="Arial" w:hAnsi="Arial" w:cs="Arial"/>
                <w:sz w:val="22"/>
                <w:szCs w:val="22"/>
              </w:rPr>
              <w:t>Suhara</w:t>
            </w:r>
            <w:proofErr w:type="spellEnd"/>
            <w:r w:rsidRPr="00AE07CB">
              <w:rPr>
                <w:rFonts w:ascii="Arial" w:hAnsi="Arial" w:cs="Arial"/>
                <w:sz w:val="22"/>
                <w:szCs w:val="22"/>
              </w:rPr>
              <w:t xml:space="preserve"> 9, 48362 </w:t>
            </w:r>
            <w:proofErr w:type="spellStart"/>
            <w:r w:rsidRPr="00AE07CB">
              <w:rPr>
                <w:rFonts w:ascii="Arial" w:hAnsi="Arial" w:cs="Arial"/>
                <w:sz w:val="22"/>
                <w:szCs w:val="22"/>
              </w:rPr>
              <w:t>Kozarevac</w:t>
            </w:r>
            <w:proofErr w:type="spellEnd"/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25.01.2024.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412,5</w:t>
            </w:r>
            <w:r>
              <w:rPr>
                <w:rFonts w:ascii="Arial" w:hAnsi="Arial" w:cs="Arial"/>
                <w:sz w:val="22"/>
                <w:szCs w:val="22"/>
              </w:rPr>
              <w:t>0 EUR-a</w:t>
            </w:r>
          </w:p>
        </w:tc>
      </w:tr>
      <w:tr w:rsidRPr="00783430" w:rsidR="006F397F" w:rsidTr="006F397F">
        <w:trPr>
          <w:trHeight w:val="688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LASER TRIPLAT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89542426348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 xml:space="preserve">Donji </w:t>
            </w:r>
            <w:proofErr w:type="spellStart"/>
            <w:r w:rsidRPr="00AE07CB">
              <w:rPr>
                <w:rFonts w:ascii="Arial" w:hAnsi="Arial" w:cs="Arial"/>
                <w:sz w:val="22"/>
                <w:szCs w:val="22"/>
              </w:rPr>
              <w:t>Banovec</w:t>
            </w:r>
            <w:proofErr w:type="spellEnd"/>
            <w:r w:rsidRPr="00AE07CB">
              <w:rPr>
                <w:rFonts w:ascii="Arial" w:hAnsi="Arial" w:cs="Arial"/>
                <w:sz w:val="22"/>
                <w:szCs w:val="22"/>
              </w:rPr>
              <w:t xml:space="preserve"> 20, 48000 Koprivnica</w:t>
            </w:r>
          </w:p>
        </w:tc>
        <w:tc>
          <w:tcPr>
            <w:tcW w:w="1379" w:type="dxa"/>
            <w:vAlign w:val="center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17.01.2024.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212,29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MARVIN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30702613731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Josipa Bukovčana 1, 48000 Koprivnica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25.01.2024.</w:t>
            </w:r>
          </w:p>
        </w:tc>
        <w:tc>
          <w:tcPr>
            <w:tcW w:w="1183" w:type="dxa"/>
            <w:vAlign w:val="center"/>
          </w:tcPr>
          <w:p w:rsidRPr="00E60C89" w:rsidR="006F397F" w:rsidP="00BB18D7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12</w:t>
            </w:r>
            <w:r w:rsidR="00BB18D7"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664,37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 xml:space="preserve">Miroslav </w:t>
            </w:r>
            <w:proofErr w:type="spellStart"/>
            <w:r w:rsidRPr="00891C93">
              <w:rPr>
                <w:rFonts w:ascii="Arial" w:hAnsi="Arial" w:cs="Arial"/>
                <w:sz w:val="22"/>
                <w:szCs w:val="22"/>
              </w:rPr>
              <w:t>Šimac</w:t>
            </w:r>
            <w:proofErr w:type="spellEnd"/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85166141630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Doverska 34, 21000 Split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24.01.2024.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700</w:t>
            </w:r>
            <w:r>
              <w:rPr>
                <w:rFonts w:ascii="Arial" w:hAnsi="Arial" w:cs="Arial"/>
                <w:sz w:val="22"/>
                <w:szCs w:val="22"/>
              </w:rPr>
              <w:t>,00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23194C" w:rsidRDefault="001D63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83430" w:rsidR="006F397F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QUESTUS d.o.o.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76410780849</w:t>
            </w:r>
          </w:p>
        </w:tc>
        <w:tc>
          <w:tcPr>
            <w:tcW w:w="1709" w:type="dxa"/>
            <w:vAlign w:val="center"/>
          </w:tcPr>
          <w:p w:rsidRPr="00783430" w:rsidR="006F397F" w:rsidP="00FA52E7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Koprivnička ulica 103, 48260 Križevci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25.01.2024.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917,02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23194C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91C93">
              <w:rPr>
                <w:rFonts w:ascii="Arial" w:hAnsi="Arial" w:cs="Arial"/>
                <w:sz w:val="22"/>
                <w:szCs w:val="22"/>
              </w:rPr>
              <w:t>Raiffeisenbank</w:t>
            </w:r>
            <w:proofErr w:type="spellEnd"/>
            <w:r w:rsidRPr="00891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91C93">
              <w:rPr>
                <w:rFonts w:ascii="Arial" w:hAnsi="Arial" w:cs="Arial"/>
                <w:sz w:val="22"/>
                <w:szCs w:val="22"/>
              </w:rPr>
              <w:t>Austria</w:t>
            </w:r>
            <w:proofErr w:type="spellEnd"/>
            <w:r w:rsidRPr="00891C93">
              <w:rPr>
                <w:rFonts w:ascii="Arial" w:hAnsi="Arial" w:cs="Arial"/>
                <w:sz w:val="22"/>
                <w:szCs w:val="22"/>
              </w:rPr>
              <w:t xml:space="preserve"> d.d.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53056966535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Magazinska cesta 69,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11.01.2024.</w:t>
            </w:r>
          </w:p>
        </w:tc>
        <w:tc>
          <w:tcPr>
            <w:tcW w:w="1183" w:type="dxa"/>
            <w:vAlign w:val="bottom"/>
          </w:tcPr>
          <w:p w:rsidRPr="00E60C89" w:rsidR="001F6E8A" w:rsidP="009E04A5" w:rsidRDefault="00AC6D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38.624,</w:t>
            </w:r>
            <w:r w:rsidR="009E04A5">
              <w:rPr>
                <w:rFonts w:ascii="Arial" w:hAnsi="Arial" w:cs="Arial"/>
                <w:sz w:val="22"/>
                <w:szCs w:val="22"/>
              </w:rPr>
              <w:t>73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6F397F">
        <w:trPr>
          <w:trHeight w:val="567"/>
          <w:jc w:val="center"/>
        </w:trPr>
        <w:tc>
          <w:tcPr>
            <w:tcW w:w="693" w:type="dxa"/>
            <w:vAlign w:val="center"/>
          </w:tcPr>
          <w:p w:rsidRPr="00783430" w:rsidR="006F397F" w:rsidP="001D6363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D636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Republika Hrvatska, Ministarstvo financija</w:t>
            </w:r>
          </w:p>
        </w:tc>
        <w:tc>
          <w:tcPr>
            <w:tcW w:w="1562" w:type="dxa"/>
            <w:vAlign w:val="center"/>
          </w:tcPr>
          <w:p w:rsidRPr="00783430" w:rsidR="006F397F" w:rsidP="0023194C" w:rsidRDefault="00891C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709" w:type="dxa"/>
            <w:vAlign w:val="center"/>
          </w:tcPr>
          <w:p w:rsidRPr="00783430" w:rsidR="006F397F" w:rsidP="0023194C" w:rsidRDefault="00AE07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07CB">
              <w:rPr>
                <w:rFonts w:ascii="Arial" w:hAnsi="Arial" w:cs="Arial"/>
                <w:sz w:val="22"/>
                <w:szCs w:val="22"/>
              </w:rPr>
              <w:t>Katančićeva ulica 5, 10000 Zagreb</w:t>
            </w:r>
          </w:p>
        </w:tc>
        <w:tc>
          <w:tcPr>
            <w:tcW w:w="1379" w:type="dxa"/>
            <w:vAlign w:val="bottom"/>
          </w:tcPr>
          <w:p w:rsidRPr="005F5EE4" w:rsidR="006F397F" w:rsidP="0023194C" w:rsidRDefault="007E0537">
            <w:pPr>
              <w:rPr>
                <w:rFonts w:ascii="Arial" w:hAnsi="Arial" w:cs="Arial"/>
                <w:sz w:val="22"/>
                <w:szCs w:val="22"/>
              </w:rPr>
            </w:pPr>
            <w:r w:rsidRPr="007E0537">
              <w:rPr>
                <w:rFonts w:ascii="Arial" w:hAnsi="Arial" w:cs="Arial"/>
                <w:sz w:val="22"/>
                <w:szCs w:val="22"/>
              </w:rPr>
              <w:t>16.01.2024.</w:t>
            </w:r>
          </w:p>
        </w:tc>
        <w:tc>
          <w:tcPr>
            <w:tcW w:w="1183" w:type="dxa"/>
            <w:vAlign w:val="center"/>
          </w:tcPr>
          <w:p w:rsidRPr="00E60C89" w:rsidR="006F397F" w:rsidP="0023194C" w:rsidRDefault="001F6E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688,48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</w:tr>
      <w:tr w:rsidRPr="00783430" w:rsidR="006F397F" w:rsidTr="00E60C89">
        <w:trPr>
          <w:trHeight w:val="70"/>
          <w:jc w:val="center"/>
        </w:trPr>
        <w:tc>
          <w:tcPr>
            <w:tcW w:w="7393" w:type="dxa"/>
            <w:gridSpan w:val="5"/>
            <w:tcBorders>
              <w:top w:val="single" w:color="auto" w:sz="4" w:space="0"/>
            </w:tcBorders>
            <w:vAlign w:val="center"/>
          </w:tcPr>
          <w:p w:rsidRPr="00783430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auto" w:sz="4" w:space="0"/>
            </w:tcBorders>
            <w:vAlign w:val="center"/>
          </w:tcPr>
          <w:p w:rsidRPr="008F4B3F" w:rsidR="006F397F" w:rsidP="0023194C" w:rsidRDefault="006F39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46F67" w:rsidP="00246F67" w:rsidRDefault="00246F67">
      <w:pPr>
        <w:ind w:firstLine="708"/>
        <w:jc w:val="both"/>
        <w:rPr>
          <w:rFonts w:ascii="Arial" w:hAnsi="Arial" w:cs="Arial"/>
        </w:rPr>
      </w:pPr>
    </w:p>
    <w:p w:rsidR="0039683C" w:rsidP="00246F67" w:rsidRDefault="0039683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A7A9F" w:rsidP="001D6363" w:rsidRDefault="009A7A9F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9A7A9F" w:rsidP="001D6363" w:rsidRDefault="009A7A9F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9A7A9F" w:rsidP="001D6363" w:rsidRDefault="009A7A9F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1D6363" w:rsidP="001D6363" w:rsidRDefault="00246F67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C40F90">
        <w:rPr>
          <w:rFonts w:ascii="Arial" w:hAnsi="Arial" w:cs="Arial"/>
        </w:rPr>
        <w:t>U odnosu na prijavljene tražbine dužnik se očitovao kako</w:t>
      </w:r>
      <w:r>
        <w:rPr>
          <w:rFonts w:ascii="Arial" w:hAnsi="Arial" w:cs="Arial"/>
        </w:rPr>
        <w:t xml:space="preserve"> </w:t>
      </w:r>
      <w:r w:rsidR="001D6363">
        <w:rPr>
          <w:rFonts w:ascii="Arial" w:hAnsi="Arial" w:cs="Arial"/>
        </w:rPr>
        <w:t xml:space="preserve">slijedi: </w:t>
      </w:r>
    </w:p>
    <w:p w:rsidR="009A7A9F" w:rsidP="001D6363" w:rsidRDefault="009A7A9F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E60C89" w:rsidR="0032061D" w:rsidP="00F60D70" w:rsidRDefault="001D6363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60C89">
        <w:rPr>
          <w:rFonts w:ascii="Arial" w:hAnsi="Arial" w:cs="Arial"/>
        </w:rPr>
        <w:t xml:space="preserve">tražbinu pod rednim brojem </w:t>
      </w:r>
      <w:r w:rsidR="00F60D70">
        <w:rPr>
          <w:rFonts w:ascii="Arial" w:hAnsi="Arial" w:cs="Arial"/>
        </w:rPr>
        <w:t xml:space="preserve">1. A1 HRVATSKA d.o.o. </w:t>
      </w:r>
      <w:r w:rsidRPr="00E60C89">
        <w:rPr>
          <w:rFonts w:ascii="Arial" w:hAnsi="Arial" w:cs="Arial"/>
        </w:rPr>
        <w:t xml:space="preserve">prijavljenu u iznosu od </w:t>
      </w:r>
      <w:r w:rsidR="00F60D70">
        <w:rPr>
          <w:rFonts w:ascii="Arial" w:hAnsi="Arial" w:cs="Arial"/>
        </w:rPr>
        <w:t>214,52 EUR-a</w:t>
      </w:r>
      <w:r w:rsidRPr="00E60C89">
        <w:rPr>
          <w:rFonts w:ascii="Arial" w:hAnsi="Arial" w:cs="Arial"/>
        </w:rPr>
        <w:t xml:space="preserve">, osporava u cijelosti jer </w:t>
      </w:r>
      <w:r w:rsidR="00F60D70">
        <w:rPr>
          <w:rFonts w:ascii="Arial" w:hAnsi="Arial" w:cs="Arial"/>
        </w:rPr>
        <w:t xml:space="preserve">da dužnik istu nema evidentiranu u knjigovodstvenoj evidenciji. </w:t>
      </w:r>
    </w:p>
    <w:p w:rsidR="0032061D" w:rsidP="001D6363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  <w:sz w:val="22"/>
          <w:szCs w:val="22"/>
        </w:rPr>
      </w:pPr>
    </w:p>
    <w:p w:rsidR="0032061D" w:rsidP="001D6363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531BD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 w:rsidRPr="00E60C89" w:rsidR="0032061D">
        <w:rPr>
          <w:rFonts w:ascii="Arial" w:hAnsi="Arial" w:cs="Arial"/>
        </w:rPr>
        <w:t>Sve ostale u roku prijavljene tražbine dužnik je priznao u cijelosti.</w:t>
      </w:r>
      <w:r w:rsidRPr="00E60C89" w:rsidR="00671DCC">
        <w:rPr>
          <w:rFonts w:ascii="Arial" w:hAnsi="Arial" w:cs="Arial"/>
        </w:rPr>
        <w:t xml:space="preserve"> </w:t>
      </w:r>
    </w:p>
    <w:p w:rsidRPr="00E60C89" w:rsidR="00F60D70" w:rsidP="001D6363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Pr="00E60C89" w:rsidR="00F803D2" w:rsidP="00F803D2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="007531BD">
        <w:rPr>
          <w:rFonts w:ascii="Arial" w:hAnsi="Arial" w:cs="Arial"/>
        </w:rPr>
        <w:t xml:space="preserve">  </w:t>
      </w:r>
      <w:r w:rsidRPr="00E60C89" w:rsidR="0032061D">
        <w:rPr>
          <w:rFonts w:ascii="Arial" w:hAnsi="Arial" w:cs="Arial"/>
        </w:rPr>
        <w:t xml:space="preserve">U odnosu na prijavljene tražbine povjerenik se je očitovao u bitnom jednako kao i dužnik u svom očitovanju. </w:t>
      </w:r>
    </w:p>
    <w:p w:rsidR="0032061D" w:rsidP="0032061D" w:rsidRDefault="0032061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F60D70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Sukladno odredbi članka 46. stavak 4. Stečajnog zakona raspraviti će se osporene tražbine od strane dužnika. Vjerovnici osporenih tražbina pozivaju se da otklone osporavanje.</w:t>
      </w:r>
    </w:p>
    <w:p w:rsidRPr="00E60C89" w:rsidR="00F60D70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F60D70" w:rsidP="0032061D" w:rsidRDefault="00E60C89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7531B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="00F60D70">
        <w:rPr>
          <w:rFonts w:ascii="Arial" w:hAnsi="Arial" w:cs="Arial"/>
        </w:rPr>
        <w:t xml:space="preserve"> Utvrđuje se da na današnjem ročištu nisu prisutni vjerovnici čije su tražbine osporene od strane dužnika i to: </w:t>
      </w:r>
      <w:r>
        <w:rPr>
          <w:rFonts w:ascii="Arial" w:hAnsi="Arial" w:cs="Arial"/>
        </w:rPr>
        <w:t xml:space="preserve"> </w:t>
      </w:r>
      <w:r w:rsidR="00F60D70">
        <w:rPr>
          <w:rFonts w:ascii="Arial" w:hAnsi="Arial" w:cs="Arial"/>
        </w:rPr>
        <w:t>A1 HRVATSKA d.o.o.</w:t>
      </w:r>
    </w:p>
    <w:p w:rsidR="00F60D70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F60D70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Punomoćnik dužnika navodi kako i dalje ustraje kod osporavanja tražbina predmetnom vjerovniku iz razloga navedenog u očitovanju dužnika već ranije dostavljenoj Financijskoj agenciji.</w:t>
      </w:r>
      <w:r w:rsidR="009A7A9F">
        <w:rPr>
          <w:rFonts w:ascii="Arial" w:hAnsi="Arial" w:cs="Arial"/>
        </w:rPr>
        <w:t xml:space="preserve"> Navodima punomoćnika dužnika pridružuje se i povjerenik.</w:t>
      </w:r>
    </w:p>
    <w:p w:rsidR="00F60D70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</w:p>
    <w:p w:rsidR="00F60D70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Utvrđuje se da osporavanje tražbine vjerovnika A1 HRVATSKA d.o.o. nije otklonjeno.</w:t>
      </w:r>
      <w:r w:rsidR="00E60C89">
        <w:rPr>
          <w:rFonts w:ascii="Arial" w:hAnsi="Arial" w:cs="Arial"/>
        </w:rPr>
        <w:t xml:space="preserve"> </w:t>
      </w:r>
    </w:p>
    <w:p w:rsidR="00F60D70" w:rsidP="0032061D" w:rsidRDefault="007531BD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60C89">
        <w:rPr>
          <w:rFonts w:ascii="Arial" w:hAnsi="Arial" w:cs="Arial"/>
        </w:rPr>
        <w:t xml:space="preserve"> </w:t>
      </w:r>
    </w:p>
    <w:p w:rsidRPr="00E60C89" w:rsidR="0032061D" w:rsidP="0032061D" w:rsidRDefault="00F60D70">
      <w:pPr>
        <w:tabs>
          <w:tab w:val="left" w:pos="5745"/>
          <w:tab w:val="left" w:pos="6405"/>
          <w:tab w:val="left" w:pos="64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E60C89" w:rsidR="0032061D">
        <w:rPr>
          <w:rFonts w:ascii="Arial" w:hAnsi="Arial" w:cs="Arial"/>
        </w:rPr>
        <w:t xml:space="preserve">Utvrđuje se da prisutni nemaju  nikakvih primjedbi na tijek ročišta radi ispitivanja tražbina. </w:t>
      </w:r>
    </w:p>
    <w:p w:rsidR="00A30145" w:rsidP="00A30145" w:rsidRDefault="00246F6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Sud donosi</w:t>
      </w:r>
    </w:p>
    <w:p w:rsidRPr="00705CF8" w:rsidR="00246F67" w:rsidP="00A30145" w:rsidRDefault="00A30145">
      <w:pPr>
        <w:tabs>
          <w:tab w:val="left" w:pos="567"/>
        </w:tabs>
        <w:spacing w:before="300"/>
        <w:jc w:val="both"/>
        <w:rPr>
          <w:rFonts w:ascii="Arial" w:hAnsi="Arial" w:cs="Arial"/>
          <w:spacing w:val="6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05CF8" w:rsidR="00246F67">
        <w:rPr>
          <w:rFonts w:ascii="Arial" w:hAnsi="Arial" w:cs="Arial"/>
          <w:spacing w:val="60"/>
        </w:rPr>
        <w:t>zaključak</w:t>
      </w:r>
    </w:p>
    <w:p w:rsidRPr="00705CF8" w:rsidR="00246F67" w:rsidP="00246F67" w:rsidRDefault="00246F6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Pristupa se sastavljanju tablice ispitanih tražbina u smislu članka 49. stavka 1. Stečajnog zakona („Narodne novine“ broj 71/15., 104/17. i 36/22. – u daljnjem tekstu: SZ). </w:t>
      </w:r>
    </w:p>
    <w:p w:rsidRPr="00705CF8" w:rsidR="00246F67" w:rsidP="00246F67" w:rsidRDefault="00246F67">
      <w:pPr>
        <w:ind w:firstLine="708"/>
        <w:jc w:val="center"/>
        <w:rPr>
          <w:rFonts w:ascii="Arial" w:hAnsi="Arial" w:cs="Arial"/>
        </w:rPr>
      </w:pPr>
    </w:p>
    <w:p w:rsidRPr="00705CF8" w:rsidR="00246F67" w:rsidP="00246F67" w:rsidRDefault="00246F67">
      <w:pPr>
        <w:ind w:firstLine="708"/>
        <w:jc w:val="center"/>
        <w:rPr>
          <w:rFonts w:ascii="Arial" w:hAnsi="Arial" w:cs="Arial"/>
        </w:rPr>
      </w:pPr>
      <w:r w:rsidRPr="00705CF8">
        <w:rPr>
          <w:rFonts w:ascii="Arial" w:hAnsi="Arial" w:cs="Arial"/>
        </w:rPr>
        <w:t>TABLICA ISPITANIH TRAŽBINA</w:t>
      </w:r>
    </w:p>
    <w:p w:rsidR="00246F67" w:rsidP="00246F67" w:rsidRDefault="00246F67">
      <w:pPr>
        <w:spacing w:before="240"/>
        <w:ind w:firstLine="708"/>
        <w:jc w:val="both"/>
        <w:rPr>
          <w:rFonts w:ascii="Arial" w:hAnsi="Arial" w:cs="Arial"/>
        </w:rPr>
      </w:pPr>
    </w:p>
    <w:tbl>
      <w:tblPr>
        <w:tblStyle w:val="Reetkatablice"/>
        <w:tblW w:w="9694" w:type="dxa"/>
        <w:jc w:val="center"/>
        <w:tblInd w:w="-366" w:type="dxa"/>
        <w:tblLook w:firstRow="1" w:lastRow="0" w:firstColumn="1" w:lastColumn="0" w:noHBand="0" w:noVBand="1" w:val="04A0"/>
      </w:tblPr>
      <w:tblGrid>
        <w:gridCol w:w="655"/>
        <w:gridCol w:w="1925"/>
        <w:gridCol w:w="1562"/>
        <w:gridCol w:w="1419"/>
        <w:gridCol w:w="1090"/>
        <w:gridCol w:w="1348"/>
        <w:gridCol w:w="1695"/>
      </w:tblGrid>
      <w:tr w:rsidRPr="008F4B3F" w:rsidR="000C0DC8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R.br.</w:t>
            </w:r>
          </w:p>
        </w:tc>
        <w:tc>
          <w:tcPr>
            <w:tcW w:w="2050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prezime/Naziv vjerovnika</w:t>
            </w:r>
          </w:p>
        </w:tc>
        <w:tc>
          <w:tcPr>
            <w:tcW w:w="1562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OIB vjerovnika</w:t>
            </w:r>
          </w:p>
        </w:tc>
        <w:tc>
          <w:tcPr>
            <w:tcW w:w="1613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utvrđene tražbine</w:t>
            </w:r>
          </w:p>
        </w:tc>
        <w:tc>
          <w:tcPr>
            <w:tcW w:w="1124" w:type="dxa"/>
            <w:vAlign w:val="center"/>
          </w:tcPr>
          <w:p w:rsidRPr="00501AB6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1AB6">
              <w:rPr>
                <w:rFonts w:ascii="Arial" w:hAnsi="Arial" w:cs="Arial"/>
                <w:sz w:val="20"/>
                <w:szCs w:val="20"/>
              </w:rPr>
              <w:t xml:space="preserve">Iznos osporene tražbine </w:t>
            </w:r>
          </w:p>
        </w:tc>
        <w:tc>
          <w:tcPr>
            <w:tcW w:w="1355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Osporavatelj</w:t>
            </w:r>
          </w:p>
        </w:tc>
        <w:tc>
          <w:tcPr>
            <w:tcW w:w="1331" w:type="dxa"/>
            <w:vAlign w:val="center"/>
          </w:tcPr>
          <w:p w:rsidRPr="008F4B3F" w:rsidR="000C0DC8" w:rsidP="0023194C" w:rsidRDefault="000C0D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Razlog osporavanja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A1 HRVATSKA d.o.o.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2952421020</w:t>
            </w:r>
            <w:r w:rsidR="0033164E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13" w:type="dxa"/>
            <w:vAlign w:val="center"/>
          </w:tcPr>
          <w:p w:rsidRPr="005F5EE4" w:rsidR="00F26A90" w:rsidP="00F26A9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214,52 EUR-a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dužnik i povjerenik</w:t>
            </w:r>
          </w:p>
        </w:tc>
        <w:tc>
          <w:tcPr>
            <w:tcW w:w="1331" w:type="dxa"/>
            <w:vAlign w:val="center"/>
          </w:tcPr>
          <w:p w:rsidRPr="008F4B3F" w:rsidR="00F26A90" w:rsidP="00F26A90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Dužnik tražbinu nema evidentiranu u knjigovodstvenoj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evideniciji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F26A90" w:rsidP="00926E19" w:rsidRDefault="00A07B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IVAN ŽELJKO BAŠIĆ</w:t>
            </w:r>
            <w:r>
              <w:rPr>
                <w:rFonts w:ascii="Arial" w:hAnsi="Arial" w:cs="Arial"/>
                <w:sz w:val="22"/>
                <w:szCs w:val="22"/>
              </w:rPr>
              <w:t>, vlasnik b</w:t>
            </w:r>
            <w:r w:rsidRPr="00891C93">
              <w:rPr>
                <w:rFonts w:ascii="Arial" w:hAnsi="Arial" w:cs="Arial"/>
                <w:sz w:val="22"/>
                <w:szCs w:val="22"/>
              </w:rPr>
              <w:t>ravarsk</w:t>
            </w:r>
            <w:r>
              <w:rPr>
                <w:rFonts w:ascii="Arial" w:hAnsi="Arial" w:cs="Arial"/>
                <w:sz w:val="22"/>
                <w:szCs w:val="22"/>
              </w:rPr>
              <w:t>og</w:t>
            </w:r>
            <w:r w:rsidRPr="00891C93">
              <w:rPr>
                <w:rFonts w:ascii="Arial" w:hAnsi="Arial" w:cs="Arial"/>
                <w:sz w:val="22"/>
                <w:szCs w:val="22"/>
              </w:rPr>
              <w:t xml:space="preserve"> obrt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891C93">
              <w:rPr>
                <w:rFonts w:ascii="Arial" w:hAnsi="Arial" w:cs="Arial"/>
                <w:sz w:val="22"/>
                <w:szCs w:val="22"/>
              </w:rPr>
              <w:t xml:space="preserve"> "BAŠIĆ"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17826149326</w:t>
            </w:r>
          </w:p>
        </w:tc>
        <w:tc>
          <w:tcPr>
            <w:tcW w:w="1613" w:type="dxa"/>
            <w:vAlign w:val="bottom"/>
          </w:tcPr>
          <w:p w:rsidRPr="00E60C89" w:rsidR="00F26A90" w:rsidP="00B04040" w:rsidRDefault="00F26A90">
            <w:pPr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853,54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727A3F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Draženko Dukić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39673730324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400</w:t>
            </w:r>
            <w:r>
              <w:rPr>
                <w:rFonts w:ascii="Arial" w:hAnsi="Arial" w:cs="Arial"/>
                <w:sz w:val="22"/>
                <w:szCs w:val="22"/>
              </w:rPr>
              <w:t>,00 EUR-a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Financijska agencija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85821130368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161,4</w:t>
            </w:r>
            <w:r>
              <w:rPr>
                <w:rFonts w:ascii="Arial" w:hAnsi="Arial" w:cs="Arial"/>
                <w:sz w:val="22"/>
                <w:szCs w:val="22"/>
              </w:rPr>
              <w:t>0 EUR-a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C964F4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727A3F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KARAS PROIZVODNJA d.o.o.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3316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891C93" w:rsidR="00F26A90">
              <w:rPr>
                <w:rFonts w:ascii="Arial" w:hAnsi="Arial" w:cs="Arial"/>
                <w:sz w:val="22"/>
                <w:szCs w:val="22"/>
              </w:rPr>
              <w:t>3684750352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412,5</w:t>
            </w:r>
            <w:r>
              <w:rPr>
                <w:rFonts w:ascii="Arial" w:hAnsi="Arial" w:cs="Arial"/>
                <w:sz w:val="22"/>
                <w:szCs w:val="22"/>
              </w:rPr>
              <w:t>0 EUR-a</w:t>
            </w:r>
          </w:p>
        </w:tc>
        <w:tc>
          <w:tcPr>
            <w:tcW w:w="1124" w:type="dxa"/>
            <w:vAlign w:val="center"/>
          </w:tcPr>
          <w:p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LASER TRIPLAT d.o.o.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89542426348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212,29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688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MARVIN d.o.o.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30702613731</w:t>
            </w:r>
          </w:p>
        </w:tc>
        <w:tc>
          <w:tcPr>
            <w:tcW w:w="1613" w:type="dxa"/>
            <w:vAlign w:val="center"/>
          </w:tcPr>
          <w:p w:rsidRPr="00E60C89" w:rsidR="00F26A90" w:rsidP="00A30145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12</w:t>
            </w:r>
            <w:r w:rsidR="00A30145"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664,37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  <w:tc>
          <w:tcPr>
            <w:tcW w:w="1124" w:type="dxa"/>
            <w:vAlign w:val="center"/>
          </w:tcPr>
          <w:p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688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 xml:space="preserve">Miroslav </w:t>
            </w:r>
            <w:proofErr w:type="spellStart"/>
            <w:r w:rsidRPr="00891C93">
              <w:rPr>
                <w:rFonts w:ascii="Arial" w:hAnsi="Arial" w:cs="Arial"/>
                <w:sz w:val="22"/>
                <w:szCs w:val="22"/>
              </w:rPr>
              <w:t>Šimac</w:t>
            </w:r>
            <w:proofErr w:type="spellEnd"/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85166141630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700</w:t>
            </w:r>
            <w:r>
              <w:rPr>
                <w:rFonts w:ascii="Arial" w:hAnsi="Arial" w:cs="Arial"/>
                <w:sz w:val="22"/>
                <w:szCs w:val="22"/>
              </w:rPr>
              <w:t>,00 EUR-a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QUESTUS d.o.o.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76410780849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917,02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  <w:tc>
          <w:tcPr>
            <w:tcW w:w="1124" w:type="dxa"/>
            <w:vAlign w:val="center"/>
          </w:tcPr>
          <w:p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8F4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91C93">
              <w:rPr>
                <w:rFonts w:ascii="Arial" w:hAnsi="Arial" w:cs="Arial"/>
                <w:sz w:val="22"/>
                <w:szCs w:val="22"/>
              </w:rPr>
              <w:t>Raiffeisenbank</w:t>
            </w:r>
            <w:proofErr w:type="spellEnd"/>
            <w:r w:rsidRPr="00891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91C93">
              <w:rPr>
                <w:rFonts w:ascii="Arial" w:hAnsi="Arial" w:cs="Arial"/>
                <w:sz w:val="22"/>
                <w:szCs w:val="22"/>
              </w:rPr>
              <w:t>Austria</w:t>
            </w:r>
            <w:proofErr w:type="spellEnd"/>
            <w:r w:rsidRPr="00891C93">
              <w:rPr>
                <w:rFonts w:ascii="Arial" w:hAnsi="Arial" w:cs="Arial"/>
                <w:sz w:val="22"/>
                <w:szCs w:val="22"/>
              </w:rPr>
              <w:t xml:space="preserve"> d.d.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53056966535</w:t>
            </w:r>
          </w:p>
        </w:tc>
        <w:tc>
          <w:tcPr>
            <w:tcW w:w="1613" w:type="dxa"/>
            <w:vAlign w:val="bottom"/>
          </w:tcPr>
          <w:p w:rsidRPr="00E60C89" w:rsidR="00F26A90" w:rsidP="009E04A5" w:rsidRDefault="00AC6D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38.624,</w:t>
            </w:r>
            <w:r w:rsidR="009E04A5">
              <w:rPr>
                <w:rFonts w:ascii="Arial" w:hAnsi="Arial" w:cs="Arial"/>
                <w:sz w:val="22"/>
                <w:szCs w:val="22"/>
              </w:rPr>
              <w:t>73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4B3F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567"/>
          <w:jc w:val="center"/>
        </w:trPr>
        <w:tc>
          <w:tcPr>
            <w:tcW w:w="659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050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Republika Hrvatska, Ministarstvo financija</w:t>
            </w:r>
          </w:p>
        </w:tc>
        <w:tc>
          <w:tcPr>
            <w:tcW w:w="1562" w:type="dxa"/>
            <w:vAlign w:val="center"/>
          </w:tcPr>
          <w:p w:rsidRPr="00783430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1C93">
              <w:rPr>
                <w:rFonts w:ascii="Arial" w:hAnsi="Arial" w:cs="Arial"/>
                <w:sz w:val="22"/>
                <w:szCs w:val="22"/>
              </w:rPr>
              <w:t>18683136487</w:t>
            </w:r>
          </w:p>
        </w:tc>
        <w:tc>
          <w:tcPr>
            <w:tcW w:w="1613" w:type="dxa"/>
            <w:vAlign w:val="center"/>
          </w:tcPr>
          <w:p w:rsidRPr="00E60C89" w:rsidR="00F26A90" w:rsidP="00B04040" w:rsidRDefault="00F26A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6E8A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1F6E8A">
              <w:rPr>
                <w:rFonts w:ascii="Arial" w:hAnsi="Arial" w:cs="Arial"/>
                <w:sz w:val="22"/>
                <w:szCs w:val="22"/>
              </w:rPr>
              <w:t>688,48</w:t>
            </w:r>
            <w:r>
              <w:rPr>
                <w:rFonts w:ascii="Arial" w:hAnsi="Arial" w:cs="Arial"/>
                <w:sz w:val="22"/>
                <w:szCs w:val="22"/>
              </w:rPr>
              <w:t xml:space="preserve"> EUR-a</w:t>
            </w:r>
          </w:p>
        </w:tc>
        <w:tc>
          <w:tcPr>
            <w:tcW w:w="1124" w:type="dxa"/>
            <w:vAlign w:val="center"/>
          </w:tcPr>
          <w:p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8F4B3F" w:rsidR="00F26A90" w:rsidTr="000C0DC8">
        <w:trPr>
          <w:trHeight w:val="138"/>
          <w:jc w:val="center"/>
        </w:trPr>
        <w:tc>
          <w:tcPr>
            <w:tcW w:w="4271" w:type="dxa"/>
            <w:gridSpan w:val="3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5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vAlign w:val="center"/>
          </w:tcPr>
          <w:p w:rsidRPr="008F4B3F" w:rsidR="00F26A90" w:rsidP="0023194C" w:rsidRDefault="00F26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C0DC8" w:rsidP="00246F67" w:rsidRDefault="000C0DC8">
      <w:pPr>
        <w:spacing w:before="240"/>
        <w:ind w:firstLine="708"/>
        <w:jc w:val="both"/>
        <w:rPr>
          <w:rFonts w:ascii="Arial" w:hAnsi="Arial" w:cs="Arial"/>
        </w:rPr>
      </w:pPr>
    </w:p>
    <w:p w:rsidR="00246F67" w:rsidP="00246F67" w:rsidRDefault="00246F67">
      <w:pPr>
        <w:spacing w:before="240"/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Na temelju tablice ispitanih tražbina sud će donijeti rješenje o utvrđenim </w:t>
      </w:r>
      <w:r>
        <w:rPr>
          <w:rFonts w:ascii="Arial" w:hAnsi="Arial" w:cs="Arial"/>
        </w:rPr>
        <w:t>tražbinama</w:t>
      </w:r>
      <w:r w:rsidRPr="00705CF8">
        <w:rPr>
          <w:rFonts w:ascii="Arial" w:hAnsi="Arial" w:cs="Arial"/>
        </w:rPr>
        <w:t>. Navedeno rješenje objavit će se na mrežnoj stranici e-Oglasna ploča sudova.</w:t>
      </w:r>
    </w:p>
    <w:p w:rsidRPr="00705CF8"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O daljnjem tijeku postupka vjerovnici će biti obaviješteni putem mrežne stranice e-Oglasna ploča sudova.</w:t>
      </w:r>
    </w:p>
    <w:p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D628B">
        <w:rPr>
          <w:rFonts w:ascii="Arial" w:hAnsi="Arial" w:cs="Arial"/>
        </w:rPr>
        <w:t>Sud upozorava dužnika na obvezu iz članka 52. SZ-a, odnosno da je dužan najkasnije u roku od 21 dan od dana pravomoćnosti rješenja o utvrđenim tražbinama odnosno od dana dostave odluke drugostupanjskog suda o žalbi protiv rješenja o utvrđenim tražbinama dostaviti sudu plan restrukturiranja kojim su obuhvaćene sve utvrđene i osporene tražbine. Ako u tom roku ne dostavi plan restrukturiranja, sud će obustaviti postupak</w:t>
      </w:r>
      <w:r w:rsidRPr="00705CF8">
        <w:rPr>
          <w:rFonts w:ascii="Arial" w:hAnsi="Arial" w:cs="Arial"/>
        </w:rPr>
        <w:t>.</w:t>
      </w:r>
    </w:p>
    <w:p w:rsidR="00246F67" w:rsidP="00246F67" w:rsidRDefault="00246F67">
      <w:pPr>
        <w:spacing w:before="240"/>
        <w:ind w:firstLine="709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Pitanja i primjedbi vezanih za </w:t>
      </w:r>
      <w:r>
        <w:rPr>
          <w:rFonts w:ascii="Arial" w:hAnsi="Arial" w:cs="Arial"/>
        </w:rPr>
        <w:t>ovo</w:t>
      </w:r>
      <w:r w:rsidRPr="00705CF8">
        <w:rPr>
          <w:rFonts w:ascii="Arial" w:hAnsi="Arial" w:cs="Arial"/>
        </w:rPr>
        <w:t xml:space="preserve"> ročište nema.</w:t>
      </w:r>
    </w:p>
    <w:p w:rsidR="00246F67" w:rsidP="00246F67" w:rsidRDefault="00246F67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7D628B" w:rsidR="000C0DC8" w:rsidP="00246F67" w:rsidRDefault="000C0DC8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Pr="0065411D" w:rsidR="00246F67" w:rsidP="00246F67" w:rsidRDefault="00246F67">
      <w:pPr>
        <w:jc w:val="center"/>
        <w:rPr>
          <w:rFonts w:ascii="Arial" w:hAnsi="Arial" w:cs="Arial"/>
        </w:rPr>
      </w:pPr>
      <w:r w:rsidRPr="0065411D">
        <w:rPr>
          <w:rFonts w:ascii="Arial" w:hAnsi="Arial" w:cs="Arial"/>
        </w:rPr>
        <w:t>zaključak</w:t>
      </w: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="000C0DC8" w:rsidP="00246F67" w:rsidRDefault="000C0DC8">
      <w:pPr>
        <w:ind w:firstLine="720"/>
        <w:jc w:val="both"/>
        <w:rPr>
          <w:rFonts w:ascii="Arial" w:hAnsi="Arial" w:cs="Arial"/>
        </w:rPr>
      </w:pPr>
    </w:p>
    <w:p w:rsidRPr="0065411D" w:rsidR="00246F67" w:rsidP="00246F67" w:rsidRDefault="00246F67">
      <w:pPr>
        <w:ind w:firstLine="720"/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>Zapisnik će biti objavljen na mrežnoj stranici e-Oglasna ploča sudova.</w:t>
      </w:r>
    </w:p>
    <w:p w:rsidRPr="007D628B" w:rsidR="00246F67" w:rsidP="00246F67" w:rsidRDefault="00246F67">
      <w:pPr>
        <w:ind w:firstLine="720"/>
        <w:jc w:val="both"/>
        <w:rPr>
          <w:rFonts w:ascii="Arial" w:hAnsi="Arial" w:cs="Arial"/>
          <w:color w:val="FF0000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Pr="00705CF8" w:rsidR="000C0DC8" w:rsidP="00246F67" w:rsidRDefault="000C0DC8">
      <w:pPr>
        <w:jc w:val="both"/>
        <w:rPr>
          <w:rFonts w:ascii="Arial" w:hAnsi="Arial" w:cs="Arial"/>
        </w:rPr>
      </w:pPr>
    </w:p>
    <w:p w:rsidRPr="00705CF8" w:rsidR="00246F67" w:rsidP="00246F67" w:rsidRDefault="00246F67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Dovršeno u </w:t>
      </w:r>
      <w:r>
        <w:rPr>
          <w:rFonts w:ascii="Arial" w:hAnsi="Arial" w:cs="Arial"/>
        </w:rPr>
        <w:t>12,</w:t>
      </w:r>
      <w:r w:rsidR="000C0DC8">
        <w:rPr>
          <w:rFonts w:ascii="Arial" w:hAnsi="Arial" w:cs="Arial"/>
        </w:rPr>
        <w:t>1</w:t>
      </w:r>
      <w:r w:rsidR="009A7A9F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 s</w:t>
      </w:r>
      <w:r w:rsidRPr="00705CF8">
        <w:rPr>
          <w:rFonts w:ascii="Arial" w:hAnsi="Arial" w:cs="Arial"/>
        </w:rPr>
        <w:t>ati.</w:t>
      </w:r>
    </w:p>
    <w:p w:rsidR="00246F67" w:rsidP="00246F67" w:rsidRDefault="00246F67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="00246F67" w:rsidP="00246F67" w:rsidRDefault="00246F67">
      <w:pPr>
        <w:jc w:val="both"/>
        <w:rPr>
          <w:rFonts w:ascii="Arial" w:hAnsi="Arial" w:cs="Arial"/>
        </w:rPr>
      </w:pPr>
    </w:p>
    <w:p w:rsidR="000C0DC8" w:rsidP="00246F67" w:rsidRDefault="000C0DC8">
      <w:pPr>
        <w:jc w:val="both"/>
        <w:rPr>
          <w:rFonts w:ascii="Arial" w:hAnsi="Arial" w:cs="Arial"/>
        </w:rPr>
      </w:pPr>
    </w:p>
    <w:p w:rsidRPr="00705CF8" w:rsidR="000C0DC8" w:rsidP="00246F67" w:rsidRDefault="000C0DC8">
      <w:pPr>
        <w:jc w:val="both"/>
        <w:rPr>
          <w:rFonts w:ascii="Arial" w:hAnsi="Arial" w:cs="Arial"/>
        </w:rPr>
      </w:pPr>
    </w:p>
    <w:p w:rsidRPr="00705CF8"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</w:p>
    <w:p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  <w:t>Povjerenik</w:t>
      </w:r>
    </w:p>
    <w:p w:rsidR="00246F67" w:rsidP="00246F67" w:rsidRDefault="00246F67">
      <w:pPr>
        <w:spacing w:after="200" w:line="276" w:lineRule="auto"/>
        <w:rPr>
          <w:rFonts w:ascii="Arial" w:hAnsi="Arial" w:eastAsia="Calibri" w:cs="Arial"/>
        </w:rPr>
      </w:pPr>
    </w:p>
    <w:p w:rsidRPr="0029720B" w:rsidR="00246F67" w:rsidP="00246F67" w:rsidRDefault="00246F67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</w:p>
    <w:p w:rsidR="00CB5D54" w:rsidP="0029720B" w:rsidRDefault="0029720B">
      <w:pPr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sectPr w:rsidR="00CB5D54" w:rsidSect="004B7D9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442A" w:rsidRDefault="00BE442A">
      <w:r>
        <w:separator/>
      </w:r>
    </w:p>
  </w:endnote>
  <w:endnote w:type="continuationSeparator" w:id="0">
    <w:p w:rsidR="00BE442A" w:rsidRDefault="00BE442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442A" w:rsidRDefault="00BE442A">
      <w:r>
        <w:separator/>
      </w:r>
    </w:p>
  </w:footnote>
  <w:footnote w:type="continuationSeparator" w:id="0">
    <w:p w:rsidR="00BE442A" w:rsidRDefault="00BE442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93C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3BB"/>
    <w:multiLevelType w:val="hybridMultilevel"/>
    <w:tmpl w:val="5C84910A"/>
    <w:lvl w:ilvl="0" w:tplc="7CD8DDE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9A184B"/>
    <w:multiLevelType w:val="hybridMultilevel"/>
    <w:tmpl w:val="682A8978"/>
    <w:lvl w:ilvl="0" w:tplc="BDBEDC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35"/>
    <w:rsid w:val="00017814"/>
    <w:rsid w:val="00026CB6"/>
    <w:rsid w:val="000329D9"/>
    <w:rsid w:val="000712B2"/>
    <w:rsid w:val="000C0DC8"/>
    <w:rsid w:val="000E3084"/>
    <w:rsid w:val="001029EA"/>
    <w:rsid w:val="0011707F"/>
    <w:rsid w:val="001322A3"/>
    <w:rsid w:val="00173473"/>
    <w:rsid w:val="001D193C"/>
    <w:rsid w:val="001D6363"/>
    <w:rsid w:val="001F6E8A"/>
    <w:rsid w:val="002229A5"/>
    <w:rsid w:val="0023194C"/>
    <w:rsid w:val="00246F67"/>
    <w:rsid w:val="0029720B"/>
    <w:rsid w:val="002B0F53"/>
    <w:rsid w:val="002C7FD7"/>
    <w:rsid w:val="002E7184"/>
    <w:rsid w:val="002F4D1C"/>
    <w:rsid w:val="002F7464"/>
    <w:rsid w:val="003147B7"/>
    <w:rsid w:val="0032061D"/>
    <w:rsid w:val="0033164E"/>
    <w:rsid w:val="00391145"/>
    <w:rsid w:val="003916FA"/>
    <w:rsid w:val="0039683C"/>
    <w:rsid w:val="003977BF"/>
    <w:rsid w:val="003D4984"/>
    <w:rsid w:val="003F5F81"/>
    <w:rsid w:val="003F6BBC"/>
    <w:rsid w:val="00400F8D"/>
    <w:rsid w:val="0044529B"/>
    <w:rsid w:val="0048797F"/>
    <w:rsid w:val="004B0199"/>
    <w:rsid w:val="004B7D99"/>
    <w:rsid w:val="004D4A7D"/>
    <w:rsid w:val="005244E1"/>
    <w:rsid w:val="00533571"/>
    <w:rsid w:val="00575CCB"/>
    <w:rsid w:val="005A4191"/>
    <w:rsid w:val="005C0168"/>
    <w:rsid w:val="005C52CA"/>
    <w:rsid w:val="005C6B73"/>
    <w:rsid w:val="005E62C2"/>
    <w:rsid w:val="005F5EE4"/>
    <w:rsid w:val="00604969"/>
    <w:rsid w:val="00612C35"/>
    <w:rsid w:val="00626FF0"/>
    <w:rsid w:val="00640AFF"/>
    <w:rsid w:val="00641A5B"/>
    <w:rsid w:val="00642AA5"/>
    <w:rsid w:val="00671DCC"/>
    <w:rsid w:val="0067427B"/>
    <w:rsid w:val="00677F26"/>
    <w:rsid w:val="00694162"/>
    <w:rsid w:val="006A3FFC"/>
    <w:rsid w:val="006A5CC2"/>
    <w:rsid w:val="006F397F"/>
    <w:rsid w:val="007001A8"/>
    <w:rsid w:val="007104CA"/>
    <w:rsid w:val="00727A3F"/>
    <w:rsid w:val="00744618"/>
    <w:rsid w:val="00751535"/>
    <w:rsid w:val="007531BD"/>
    <w:rsid w:val="00786000"/>
    <w:rsid w:val="007E0537"/>
    <w:rsid w:val="007E6C66"/>
    <w:rsid w:val="007E7A03"/>
    <w:rsid w:val="008040E6"/>
    <w:rsid w:val="00822A6A"/>
    <w:rsid w:val="00881227"/>
    <w:rsid w:val="00891C93"/>
    <w:rsid w:val="00897059"/>
    <w:rsid w:val="0089711B"/>
    <w:rsid w:val="008C28C6"/>
    <w:rsid w:val="008F019A"/>
    <w:rsid w:val="00913130"/>
    <w:rsid w:val="00926C1B"/>
    <w:rsid w:val="00926E19"/>
    <w:rsid w:val="00987101"/>
    <w:rsid w:val="009A43E4"/>
    <w:rsid w:val="009A7A9F"/>
    <w:rsid w:val="009D1885"/>
    <w:rsid w:val="009E04A5"/>
    <w:rsid w:val="00A07B92"/>
    <w:rsid w:val="00A30145"/>
    <w:rsid w:val="00A512E1"/>
    <w:rsid w:val="00A5628E"/>
    <w:rsid w:val="00A567F0"/>
    <w:rsid w:val="00A66B7A"/>
    <w:rsid w:val="00A90571"/>
    <w:rsid w:val="00AC6D0B"/>
    <w:rsid w:val="00AE07CB"/>
    <w:rsid w:val="00AF1C23"/>
    <w:rsid w:val="00B35EA7"/>
    <w:rsid w:val="00B50544"/>
    <w:rsid w:val="00B54F54"/>
    <w:rsid w:val="00B63028"/>
    <w:rsid w:val="00B637DA"/>
    <w:rsid w:val="00B86BB8"/>
    <w:rsid w:val="00BB18D7"/>
    <w:rsid w:val="00BB4A5A"/>
    <w:rsid w:val="00BE442A"/>
    <w:rsid w:val="00C029C8"/>
    <w:rsid w:val="00C0362B"/>
    <w:rsid w:val="00C21005"/>
    <w:rsid w:val="00C964F4"/>
    <w:rsid w:val="00CB5D54"/>
    <w:rsid w:val="00CB7EAB"/>
    <w:rsid w:val="00CC65CF"/>
    <w:rsid w:val="00D023C9"/>
    <w:rsid w:val="00D77FE1"/>
    <w:rsid w:val="00D81BA9"/>
    <w:rsid w:val="00DE7C55"/>
    <w:rsid w:val="00E43F2C"/>
    <w:rsid w:val="00E60C89"/>
    <w:rsid w:val="00E847FC"/>
    <w:rsid w:val="00EC1CE6"/>
    <w:rsid w:val="00EE62DD"/>
    <w:rsid w:val="00EF1A3D"/>
    <w:rsid w:val="00F26A90"/>
    <w:rsid w:val="00F3089F"/>
    <w:rsid w:val="00F42FE6"/>
    <w:rsid w:val="00F543B6"/>
    <w:rsid w:val="00F55666"/>
    <w:rsid w:val="00F60D70"/>
    <w:rsid w:val="00F71F81"/>
    <w:rsid w:val="00F803D2"/>
    <w:rsid w:val="00F862D9"/>
    <w:rsid w:val="00F9672F"/>
    <w:rsid w:val="00FA52E7"/>
    <w:rsid w:val="00FB13C5"/>
    <w:rsid w:val="00FB436E"/>
    <w:rsid w:val="00FB6D30"/>
    <w:rsid w:val="00FD01F8"/>
    <w:rsid w:val="00FD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1D193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D19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193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193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193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B7D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B7D99"/>
  </w:style>
  <w:style w:styleId="Tekstbalonia" w:type="paragraph">
    <w:name w:val="Balloon Text"/>
    <w:basedOn w:val="Normal"/>
    <w:semiHidden/>
    <w:rsid w:val="00D77FE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7DA"/>
    <w:pPr>
      <w:ind w:left="720"/>
      <w:contextualSpacing/>
    </w:pPr>
  </w:style>
  <w:style w:customStyle="1" w:styleId="markedcontent" w:type="character">
    <w:name w:val="markedcontent"/>
    <w:basedOn w:val="Zadanifontodlomka"/>
    <w:rsid w:val="0029720B"/>
  </w:style>
  <w:style w:styleId="Reetkatablice" w:type="table">
    <w:name w:val="Table Grid"/>
    <w:basedOn w:val="Obinatablica"/>
    <w:rsid w:val="002F4D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19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93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93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93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495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417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98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travnja 2024.</izvorni_sadrzaj>
    <derivirana_varijabla naziv="DomainObject.StvarniPocetakDatum_1">22. travnja 2024.</derivirana_varijabla>
  </DomainObject.StvarniPocetakDatum>
  <DomainObject.StvarniZavrsetakDatum>
    <izvorni_sadrzaj>22. travnja 2024.</izvorni_sadrzaj>
    <derivirana_varijabla naziv="DomainObject.StvarniZavrsetakDatum_1">22. travnja 2024.</derivirana_varijabla>
  </DomainObject.StvarniZavrsetakDatum>
  <DomainObject.PlaniraniZavrsetakDatum>
    <izvorni_sadrzaj>22. travnja 2024.</izvorni_sadrzaj>
    <derivirana_varijabla naziv="DomainObject.PlaniraniZavrsetakDatum_1">22. travnja 2024.</derivirana_varijabla>
  </DomainObject.PlaniraniZavrsetakDatum>
  <DomainObject.PlaniraniPocetakDatum>
    <izvorni_sadrzaj>22. travnja 2024.</izvorni_sadrzaj>
    <derivirana_varijabla naziv="DomainObject.PlaniraniPocetakDatum_1">22. travnja 2024.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travnja 2024.</izvorni_sadrzaj>
    <derivirana_varijabla naziv="DomainObject.Zapisnik.DatumKreiranja_1">22.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St-524/2023-14</izvorni_sadrzaj>
    <derivirana_varijabla naziv="DomainObject.Zapisnik.Oznaka_1">St-524/2023-14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2023.</izvorni_sadrzaj>
    <derivirana_varijabla naziv="DomainObject.Predmet.DatumOsnivanja_1">19.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St-524/2023</izvorni_sadrzaj>
    <derivirana_varijabla naziv="DomainObject.Predmet.OznakaBroj_1">St-524/2023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SNAGA SUNCA j.d.o.o. za održavanje komunikacijske opreme i usluge</izvorni_sadrzaj>
    <derivirana_varijabla naziv="DomainObject.Predmet.StrankaFormated_1">  SNAGA SUNCA j.d.o.o. za održavanje komunikacijske opreme i usluge</derivirana_varijabla>
  </DomainObject.Predmet.StrankaFormated>
  <DomainObject.Predmet.StrankaFormatedOIB>
    <izvorni_sadrzaj>  SNAGA SUNCA j.d.o.o. za održavanje komunikacijske opreme i usluge, OIB 99277413372</izvorni_sadrzaj>
    <derivirana_varijabla naziv="DomainObject.Predmet.StrankaFormatedOIB_1">  SNAGA SUNCA j.d.o.o. za održavanje komunikacijske opreme i usluge, OIB 99277413372</derivirana_varijabla>
  </DomainObject.Predmet.StrankaFormatedOIB>
  <DomainObject.Predmet.StrankaFormatedWithAdress>
    <izvorni_sadrzaj> SNAGA SUNCA j.d.o.o. za održavanje komunikacijske opreme i usluge, Garma 14, 21310 Omiš</izvorni_sadrzaj>
    <derivirana_varijabla naziv="DomainObject.Predmet.StrankaFormatedWithAdress_1"> SNAGA SUNCA j.d.o.o. za održavanje komunikacijske opreme i usluge, Garma 14, 21310 Omiš</derivirana_varijabla>
  </DomainObject.Predmet.StrankaFormatedWithAdress>
  <DomainObject.Predmet.StrankaFormatedWithAdressOIB>
    <izvorni_sadrzaj> SNAGA SUNCA j.d.o.o. za održavanje komunikacijske opreme i usluge, OIB 99277413372, Garma 14, 21310 Omiš</izvorni_sadrzaj>
    <derivirana_varijabla naziv="DomainObject.Predmet.StrankaFormatedWithAdressOIB_1"> SNAGA SUNCA j.d.o.o. za održavanje komunikacijske opreme i usluge, OIB 99277413372, Garma 14, 21310 Omiš</derivirana_varijabla>
  </DomainObject.Predmet.StrankaFormatedWithAdressOIB>
  <DomainObject.Predmet.StrankaWithAdress>
    <izvorni_sadrzaj>SNAGA SUNCA j.d.o.o. za održavanje komunikacijske opreme i usluge Garma 14,21310 Omiš</izvorni_sadrzaj>
    <derivirana_varijabla naziv="DomainObject.Predmet.StrankaWithAdress_1">SNAGA SUNCA j.d.o.o. za održavanje komunikacijske opreme i usluge Garma 14,21310 Omiš</derivirana_varijabla>
  </DomainObject.Predmet.StrankaWithAdress>
  <DomainObject.Predmet.StrankaWithAdressOIB>
    <izvorni_sadrzaj>SNAGA SUNCA j.d.o.o. za održavanje komunikacijske opreme i usluge, OIB 99277413372, Garma 14,21310 Omiš</izvorni_sadrzaj>
    <derivirana_varijabla naziv="DomainObject.Predmet.StrankaWithAdressOIB_1">SNAGA SUNCA j.d.o.o. za održavanje komunikacijske opreme i usluge, OIB 99277413372, Garma 14,21310 Omiš</derivirana_varijabla>
  </DomainObject.Predmet.StrankaWithAdressOIB>
  <DomainObject.Predmet.StrankaNazivFormated>
    <izvorni_sadrzaj>SNAGA SUNCA j.d.o.o. za održavanje komunikacijske opreme i usluge</izvorni_sadrzaj>
    <derivirana_varijabla naziv="DomainObject.Predmet.StrankaNazivFormated_1">SNAGA SUNCA j.d.o.o. za održavanje komunikacijske opreme i usluge</derivirana_varijabla>
  </DomainObject.Predmet.StrankaNazivFormated>
  <DomainObject.Predmet.StrankaNazivFormatedOIB>
    <izvorni_sadrzaj>SNAGA SUNCA j.d.o.o. za održavanje komunikacijske opreme i usluge, OIB 99277413372</izvorni_sadrzaj>
    <derivirana_varijabla naziv="DomainObject.Predmet.StrankaNazivFormatedOIB_1">SNAGA SUNCA j.d.o.o. za održavanje komunikacijske opreme i usluge, OIB 99277413372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SNAGA SUNCA j.d.o.o. za održavanje komunikacijske opreme i usluge</item>
    </izvorni_sadrzaj>
    <derivirana_varijabla naziv="DomainObject.Predmet.StrankaListFormated_1">
      <item>SNAGA SUNCA j.d.o.o. za održavanje komunikacijske opreme i usluge</item>
    </derivirana_varijabla>
  </DomainObject.Predmet.StrankaListFormated>
  <DomainObject.Predmet.StrankaListFormatedOIB>
    <izvorni_sadrzaj>
      <item>SNAGA SUNCA j.d.o.o. za održavanje komunikacijske opreme i usluge, OIB 99277413372</item>
    </izvorni_sadrzaj>
    <derivirana_varijabla naziv="DomainObject.Predmet.StrankaListFormatedOIB_1">
      <item>SNAGA SUNCA j.d.o.o. za održavanje komunikacijske opreme i usluge, OIB 99277413372</item>
    </derivirana_varijabla>
  </DomainObject.Predmet.StrankaListFormatedOIB>
  <DomainObject.Predmet.StrankaListFormatedWithAdress>
    <izvorni_sadrzaj>
      <item>SNAGA SUNCA j.d.o.o. za održavanje komunikacijske opreme i usluge, Garma 14, 21310 Omiš</item>
    </izvorni_sadrzaj>
    <derivirana_varijabla naziv="DomainObject.Predmet.StrankaListFormatedWithAdress_1">
      <item>SNAGA SUNCA j.d.o.o. za održavanje komunikacijske opreme i usluge, Garma 14, 21310 Omiš</item>
    </derivirana_varijabla>
  </DomainObject.Predmet.StrankaListFormatedWithAdress>
  <DomainObject.Predmet.StrankaListFormatedWithAdressOIB>
    <izvorni_sadrzaj>
      <item>SNAGA SUNCA j.d.o.o. za održavanje komunikacijske opreme i usluge, OIB 99277413372, Garma 14, 21310 Omiš</item>
    </izvorni_sadrzaj>
    <derivirana_varijabla naziv="DomainObject.Predmet.StrankaListFormatedWithAdressOIB_1">
      <item>SNAGA SUNCA j.d.o.o. za održavanje komunikacijske opreme i usluge, OIB 99277413372, Garma 14, 21310 Omiš</item>
    </derivirana_varijabla>
  </DomainObject.Predmet.StrankaListFormatedWithAdressOIB>
  <DomainObject.Predmet.StrankaListNazivFormated>
    <izvorni_sadrzaj>
      <item>SNAGA SUNCA j.d.o.o. za održavanje komunikacijske opreme i usluge</item>
    </izvorni_sadrzaj>
    <derivirana_varijabla naziv="DomainObject.Predmet.StrankaListNazivFormated_1">
      <item>SNAGA SUNCA j.d.o.o. za održavanje komunikacijske opreme i usluge</item>
    </derivirana_varijabla>
  </DomainObject.Predmet.StrankaListNazivFormated>
  <DomainObject.Predmet.StrankaListNazivFormatedOIB>
    <izvorni_sadrzaj>
      <item>SNAGA SUNCA j.d.o.o. za održavanje komunikacijske opreme i usluge, OIB 99277413372</item>
    </izvorni_sadrzaj>
    <derivirana_varijabla naziv="DomainObject.Predmet.StrankaListNazivFormatedOIB_1">
      <item>SNAGA SUNCA j.d.o.o. za održavanje komunikacijske opreme i usluge, OIB 99277413372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Mihovil Grubišić</item>
    </izvorni_sadrzaj>
    <derivirana_varijabla naziv="DomainObject.Predmet.OstaliListFormated_1">
      <item>Mihovil Grubišić</item>
    </derivirana_varijabla>
  </DomainObject.Predmet.OstaliListFormated>
  <DomainObject.Predmet.OstaliListFormatedOIB>
    <izvorni_sadrzaj>
      <item>Mihovil Grubišić</item>
    </izvorni_sadrzaj>
    <derivirana_varijabla naziv="DomainObject.Predmet.OstaliListFormatedOIB_1">
      <item>Mihovil Grubišić</item>
    </derivirana_varijabla>
  </DomainObject.Predmet.OstaliListFormatedOIB>
  <DomainObject.Predmet.OstaliListFormatedWithAdress>
    <izvorni_sadrzaj>
      <item>Mihovil Grubišić, Trg Hrvatske bratske zajednice., 21000 Split</item>
    </izvorni_sadrzaj>
    <derivirana_varijabla naziv="DomainObject.Predmet.OstaliListFormatedWithAdress_1">
      <item>Mihovil Grubišić, Trg Hrvatske bratske zajednice., 21000 Split</item>
    </derivirana_varijabla>
  </DomainObject.Predmet.OstaliListFormatedWithAdress>
  <DomainObject.Predmet.OstaliListFormatedWithAdressOIB>
    <izvorni_sadrzaj>
      <item>Mihovil Grubišić, Trg Hrvatske bratske zajednice., 21000 Split</item>
    </izvorni_sadrzaj>
    <derivirana_varijabla naziv="DomainObject.Predmet.OstaliListFormatedWithAdressOIB_1">
      <item>Mihovil Grubišić, Trg Hrvatske bratske zajednice., 21000 Split</item>
    </derivirana_varijabla>
  </DomainObject.Predmet.OstaliListFormatedWithAdressOIB>
  <DomainObject.Predmet.OstaliListNazivFormated>
    <izvorni_sadrzaj>
      <item>Mihovil Grubišić</item>
    </izvorni_sadrzaj>
    <derivirana_varijabla naziv="DomainObject.Predmet.OstaliListNazivFormated_1">
      <item>Mihovil Grubišić</item>
    </derivirana_varijabla>
  </DomainObject.Predmet.OstaliListNazivFormated>
  <DomainObject.Predmet.OstaliListNazivFormatedOIB>
    <izvorni_sadrzaj>
      <item>Mihovil Grubišić</item>
    </izvorni_sadrzaj>
    <derivirana_varijabla naziv="DomainObject.Predmet.OstaliListNazivFormatedOIB_1">
      <item>Mihovil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2024.</izvorni_sadrzaj>
    <derivirana_varijabla naziv="DomainObject.Datum_1">22. travnja 2024.</derivirana_varijabla>
  </DomainObject.Datum>
  <DomainObject.PoslovniBrojDokumenta>
    <izvorni_sadrzaj>St-524/2023-14</izvorni_sadrzaj>
    <derivirana_varijabla naziv="DomainObject.PoslovniBrojDokumenta_1">St-524/2023-14</derivirana_varijabla>
  </DomainObject.PoslovniBrojDokumenta>
  <DomainObject.Predmet.StrankaIDrugi>
    <izvorni_sadrzaj>SNAGA SUNCA j.d.o.o. za održavanje komunikacijske opreme i usluge</izvorni_sadrzaj>
    <derivirana_varijabla naziv="DomainObject.Predmet.StrankaIDrugi_1">SNAGA SUNCA j.d.o.o. za održavanje komunikacijske opreme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SNAGA SUNCA j.d.o.o. za održavanje komunikacijske opreme i usluge, OIB 99277413372, Garma 14, 21310 Omiš</izvorni_sadrzaj>
    <derivirana_varijabla naziv="DomainObject.Predmet.StrankaIDrugiAdressOIB_1">SNAGA SUNCA j.d.o.o. za održavanje komunikacijske opreme i usluge, OIB 99277413372, Garma 14, 21310 Omiš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SUNCA j.d.o.o. za održavanje komunikacijske opreme i usluge</item>
      <item>Mihovil Grubišić</item>
    </izvorni_sadrzaj>
    <derivirana_varijabla naziv="DomainObject.Predmet.SudioniciListNaziv_1">
      <item>SNAGA SUNCA j.d.o.o. za održavanje komunikacijske opreme i usluge</item>
      <item>Mihovil Grubišić</item>
    </derivirana_varijabla>
  </DomainObject.Predmet.SudioniciListNaziv>
  <DomainObject.Predmet.SudioniciListAdressOIB>
    <izvorni_sadrzaj>
      <item>SNAGA SUNCA j.d.o.o. za održavanje komunikacijske opreme i usluge, OIB 99277413372, Garma 14,21310 Omiš</item>
      <item>Mihovil Grubišić, Trg Hrvatske bratske zajednice.,21000 Split</item>
    </izvorni_sadrzaj>
    <derivirana_varijabla naziv="DomainObject.Predmet.SudioniciListAdressOIB_1">
      <item>SNAGA SUNCA j.d.o.o. za održavanje komunikacijske opreme i usluge, OIB 99277413372, Garma 14,21310 Omiš</item>
      <item>Mihovil Grubišić, Trg Hrvatske bratske zajednice.,21000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99277413372</item>
      <item>, OIB null</item>
    </izvorni_sadrzaj>
    <derivirana_varijabla naziv="DomainObject.Predmet.SudioniciListNazivOIB_1">
      <item>, OIB 99277413372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Ivana Gorana Kovačića 3, 47000 Karlovac</item>
    </izvorni_sadrzaj>
    <derivirana_varijabla naziv="DomainObject.Predmet.StecajniUpraviteljiListAddressOIB_1">
      <item>Marko Plavetić, OIB 54955106285, Ivana Gorana Kovačića 3,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prosinca 2023.</izvorni_sadrzaj>
    <derivirana_varijabla naziv="DomainObject.Predmet.DatumPocetkaProcesa_1">19.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3550A-03FC-46D5-B039-01E6102CADB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925</properties:Words>
  <properties:Characters>5545</properties:Characters>
  <properties:Lines>393</properties:Lines>
  <properties:Paragraphs>204</properties:Paragraphs>
  <properties:TotalTime>147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2024-04-16T07:58:00Z</dcterms:created>
  <dc:creator>imadunic</dc:creator>
  <cp:lastModifiedBy>Ivana Madunić</cp:lastModifiedBy>
  <cp:lastPrinted>2024-04-22T06:44:00Z</cp:lastPrinted>
  <dcterms:modified xmlns:xsi="http://www.w3.org/2001/XMLSchema-instance" xsi:type="dcterms:W3CDTF">2024-04-22T11:01:00Z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St-524/2023-14 / Zapisnik - Ročište radi ispitivanja tražbina (St-524-2023 SNAGA SUNCA.docx)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5</vt:i4>
  </prop:property>
</prop:Properties>
</file>